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27083A" w14:textId="77777777" w:rsidR="006E02E1" w:rsidRDefault="006E02E1">
      <w:pPr>
        <w:pStyle w:val="Zhlav"/>
        <w:tabs>
          <w:tab w:val="clear" w:pos="4703"/>
          <w:tab w:val="clear" w:pos="9406"/>
        </w:tabs>
        <w:jc w:val="center"/>
        <w:rPr>
          <w:b/>
          <w:bCs/>
          <w:sz w:val="28"/>
        </w:rPr>
      </w:pPr>
    </w:p>
    <w:p w14:paraId="02738725" w14:textId="77777777" w:rsidR="006E02E1" w:rsidRDefault="006E02E1">
      <w:pPr>
        <w:pStyle w:val="Zhlav"/>
        <w:tabs>
          <w:tab w:val="clear" w:pos="4703"/>
          <w:tab w:val="clear" w:pos="9406"/>
        </w:tabs>
        <w:jc w:val="center"/>
        <w:rPr>
          <w:b/>
          <w:bCs/>
          <w:sz w:val="28"/>
        </w:rPr>
      </w:pPr>
    </w:p>
    <w:p w14:paraId="25144366" w14:textId="77777777" w:rsidR="006E02E1" w:rsidRDefault="006E02E1">
      <w:pPr>
        <w:pStyle w:val="Zhlav"/>
        <w:tabs>
          <w:tab w:val="clear" w:pos="4703"/>
          <w:tab w:val="clear" w:pos="9406"/>
        </w:tabs>
        <w:jc w:val="center"/>
        <w:rPr>
          <w:b/>
          <w:bCs/>
          <w:sz w:val="28"/>
        </w:rPr>
      </w:pPr>
    </w:p>
    <w:p w14:paraId="05F478DC" w14:textId="57087286" w:rsidR="002A7927" w:rsidRPr="00653E38" w:rsidRDefault="00653E38" w:rsidP="00653E38">
      <w:pPr>
        <w:jc w:val="center"/>
        <w:rPr>
          <w:sz w:val="40"/>
          <w:szCs w:val="40"/>
        </w:rPr>
      </w:pPr>
      <w:r w:rsidRPr="00653E38">
        <w:rPr>
          <w:b/>
          <w:sz w:val="40"/>
          <w:szCs w:val="40"/>
        </w:rPr>
        <w:t xml:space="preserve">Agenda - </w:t>
      </w:r>
      <w:r w:rsidR="000349CC" w:rsidRPr="00653E38">
        <w:rPr>
          <w:b/>
          <w:sz w:val="40"/>
          <w:szCs w:val="40"/>
        </w:rPr>
        <w:t>2</w:t>
      </w:r>
      <w:r w:rsidR="004C03BF" w:rsidRPr="00653E38">
        <w:rPr>
          <w:b/>
          <w:sz w:val="40"/>
          <w:szCs w:val="40"/>
        </w:rPr>
        <w:t>6</w:t>
      </w:r>
      <w:r w:rsidR="002A7927" w:rsidRPr="00653E38">
        <w:rPr>
          <w:b/>
          <w:sz w:val="40"/>
          <w:szCs w:val="40"/>
        </w:rPr>
        <w:t xml:space="preserve">. </w:t>
      </w:r>
      <w:r w:rsidR="00FD745D" w:rsidRPr="00653E38">
        <w:rPr>
          <w:b/>
          <w:sz w:val="40"/>
          <w:szCs w:val="40"/>
        </w:rPr>
        <w:t>zasedání</w:t>
      </w:r>
      <w:r w:rsidR="002A7927" w:rsidRPr="00653E38">
        <w:rPr>
          <w:b/>
          <w:sz w:val="40"/>
          <w:szCs w:val="40"/>
        </w:rPr>
        <w:t xml:space="preserve"> Smíšené pracovní skupiny</w:t>
      </w:r>
    </w:p>
    <w:p w14:paraId="0ECD31CB" w14:textId="77777777" w:rsidR="002A7927" w:rsidRDefault="002A7927">
      <w:pPr>
        <w:ind w:firstLine="708"/>
        <w:rPr>
          <w:sz w:val="22"/>
        </w:rPr>
      </w:pPr>
    </w:p>
    <w:p w14:paraId="50A9C6C9" w14:textId="77777777" w:rsidR="00E1660A" w:rsidRPr="00653E38" w:rsidRDefault="00656CB7" w:rsidP="00657959">
      <w:pPr>
        <w:pStyle w:val="Zkladntextodsazen2"/>
        <w:numPr>
          <w:ilvl w:val="0"/>
          <w:numId w:val="4"/>
        </w:numPr>
        <w:spacing w:line="276" w:lineRule="auto"/>
        <w:ind w:left="1066" w:hanging="357"/>
        <w:rPr>
          <w:sz w:val="28"/>
          <w:szCs w:val="28"/>
        </w:rPr>
      </w:pPr>
      <w:r w:rsidRPr="00653E38">
        <w:rPr>
          <w:sz w:val="28"/>
          <w:szCs w:val="28"/>
        </w:rPr>
        <w:t>Zahájení</w:t>
      </w:r>
    </w:p>
    <w:p w14:paraId="5490A3A6" w14:textId="44DCCBB9" w:rsidR="00E1660A" w:rsidRPr="00653E38" w:rsidRDefault="00E1660A" w:rsidP="00615074">
      <w:pPr>
        <w:pStyle w:val="Zkladntextodsazen2"/>
        <w:numPr>
          <w:ilvl w:val="0"/>
          <w:numId w:val="4"/>
        </w:numPr>
        <w:spacing w:line="276" w:lineRule="auto"/>
        <w:ind w:left="1066" w:hanging="357"/>
        <w:rPr>
          <w:sz w:val="28"/>
          <w:szCs w:val="28"/>
        </w:rPr>
      </w:pPr>
      <w:r w:rsidRPr="00653E38">
        <w:rPr>
          <w:sz w:val="28"/>
          <w:szCs w:val="28"/>
        </w:rPr>
        <w:t xml:space="preserve">Zboží dvojího užití </w:t>
      </w:r>
    </w:p>
    <w:p w14:paraId="4BE30047" w14:textId="6EA43B94" w:rsidR="00E1660A" w:rsidRPr="00653E38" w:rsidRDefault="00E1660A" w:rsidP="00E1660A">
      <w:pPr>
        <w:pStyle w:val="Odstavecseseznamem"/>
        <w:ind w:left="1428"/>
        <w:contextualSpacing w:val="0"/>
        <w:rPr>
          <w:sz w:val="28"/>
          <w:szCs w:val="28"/>
        </w:rPr>
      </w:pPr>
      <w:r w:rsidRPr="00653E38">
        <w:rPr>
          <w:sz w:val="28"/>
          <w:szCs w:val="28"/>
        </w:rPr>
        <w:t xml:space="preserve">Co je zbožím dvojího užití </w:t>
      </w:r>
    </w:p>
    <w:p w14:paraId="5E8E8FFD" w14:textId="77777777" w:rsidR="00E1660A" w:rsidRPr="00653E38" w:rsidRDefault="00E1660A" w:rsidP="00E1660A">
      <w:pPr>
        <w:pStyle w:val="Odstavecseseznamem"/>
        <w:numPr>
          <w:ilvl w:val="1"/>
          <w:numId w:val="14"/>
        </w:numPr>
        <w:contextualSpacing w:val="0"/>
        <w:rPr>
          <w:sz w:val="28"/>
          <w:szCs w:val="28"/>
        </w:rPr>
      </w:pPr>
      <w:r w:rsidRPr="00653E38">
        <w:rPr>
          <w:sz w:val="28"/>
          <w:szCs w:val="28"/>
        </w:rPr>
        <w:t xml:space="preserve">Legislativní rámec problematiky zboží dvojího užití </w:t>
      </w:r>
    </w:p>
    <w:p w14:paraId="1E36C1D7" w14:textId="77777777" w:rsidR="00E1660A" w:rsidRPr="00653E38" w:rsidRDefault="00E1660A" w:rsidP="00E1660A">
      <w:pPr>
        <w:pStyle w:val="Odstavecseseznamem"/>
        <w:numPr>
          <w:ilvl w:val="1"/>
          <w:numId w:val="14"/>
        </w:numPr>
        <w:contextualSpacing w:val="0"/>
        <w:rPr>
          <w:sz w:val="28"/>
          <w:szCs w:val="28"/>
        </w:rPr>
      </w:pPr>
      <w:r w:rsidRPr="00653E38">
        <w:rPr>
          <w:sz w:val="28"/>
          <w:szCs w:val="28"/>
        </w:rPr>
        <w:t xml:space="preserve">Spolupráce s orgány dozoru </w:t>
      </w:r>
    </w:p>
    <w:p w14:paraId="35B72248" w14:textId="77777777" w:rsidR="00E1660A" w:rsidRPr="00653E38" w:rsidRDefault="00E1660A" w:rsidP="00E1660A">
      <w:pPr>
        <w:pStyle w:val="Odstavecseseznamem"/>
        <w:numPr>
          <w:ilvl w:val="1"/>
          <w:numId w:val="14"/>
        </w:numPr>
        <w:contextualSpacing w:val="0"/>
        <w:rPr>
          <w:sz w:val="28"/>
          <w:szCs w:val="28"/>
        </w:rPr>
      </w:pPr>
      <w:r w:rsidRPr="00653E38">
        <w:rPr>
          <w:sz w:val="28"/>
          <w:szCs w:val="28"/>
        </w:rPr>
        <w:t>Úvod do NR č. 428/2009</w:t>
      </w:r>
    </w:p>
    <w:p w14:paraId="4DAB0171" w14:textId="77777777" w:rsidR="00E1660A" w:rsidRPr="00653E38" w:rsidRDefault="00E1660A" w:rsidP="002E343D">
      <w:pPr>
        <w:pStyle w:val="Odstavecseseznamem"/>
        <w:spacing w:before="240"/>
        <w:ind w:left="1428"/>
        <w:contextualSpacing w:val="0"/>
        <w:rPr>
          <w:sz w:val="28"/>
          <w:szCs w:val="28"/>
        </w:rPr>
      </w:pPr>
      <w:r w:rsidRPr="00653E38">
        <w:rPr>
          <w:sz w:val="28"/>
          <w:szCs w:val="28"/>
        </w:rPr>
        <w:t xml:space="preserve">Identifikace zboží dvojího užití </w:t>
      </w:r>
    </w:p>
    <w:p w14:paraId="34632B5C" w14:textId="77777777" w:rsidR="00E1660A" w:rsidRPr="00653E38" w:rsidRDefault="00E1660A" w:rsidP="002E343D">
      <w:pPr>
        <w:pStyle w:val="Odstavecseseznamem"/>
        <w:numPr>
          <w:ilvl w:val="1"/>
          <w:numId w:val="15"/>
        </w:numPr>
        <w:contextualSpacing w:val="0"/>
        <w:rPr>
          <w:sz w:val="28"/>
          <w:szCs w:val="28"/>
        </w:rPr>
      </w:pPr>
      <w:r w:rsidRPr="00653E38">
        <w:rPr>
          <w:sz w:val="28"/>
          <w:szCs w:val="28"/>
        </w:rPr>
        <w:t xml:space="preserve">Jak identifikovat zboží dvojího užití </w:t>
      </w:r>
    </w:p>
    <w:p w14:paraId="5B83440F" w14:textId="77777777" w:rsidR="00E1660A" w:rsidRPr="00653E38" w:rsidRDefault="00E1660A" w:rsidP="002E343D">
      <w:pPr>
        <w:pStyle w:val="Odstavecseseznamem"/>
        <w:numPr>
          <w:ilvl w:val="1"/>
          <w:numId w:val="15"/>
        </w:numPr>
        <w:contextualSpacing w:val="0"/>
        <w:rPr>
          <w:sz w:val="28"/>
          <w:szCs w:val="28"/>
        </w:rPr>
      </w:pPr>
      <w:r w:rsidRPr="00653E38">
        <w:rPr>
          <w:sz w:val="28"/>
          <w:szCs w:val="28"/>
        </w:rPr>
        <w:t xml:space="preserve">Možné cesty k identifikaci zboží dvojího užití    </w:t>
      </w:r>
    </w:p>
    <w:p w14:paraId="55D6D2E8" w14:textId="77777777" w:rsidR="00E1660A" w:rsidRPr="00653E38" w:rsidRDefault="00E1660A" w:rsidP="002E343D">
      <w:pPr>
        <w:pStyle w:val="Odstavecseseznamem"/>
        <w:numPr>
          <w:ilvl w:val="1"/>
          <w:numId w:val="15"/>
        </w:numPr>
        <w:contextualSpacing w:val="0"/>
        <w:rPr>
          <w:sz w:val="28"/>
          <w:szCs w:val="28"/>
        </w:rPr>
      </w:pPr>
      <w:r w:rsidRPr="00653E38">
        <w:rPr>
          <w:sz w:val="28"/>
          <w:szCs w:val="28"/>
        </w:rPr>
        <w:t xml:space="preserve">Práce s NR č. 428/2009 včetně přílohy I: seznamu zboží dvojího užití </w:t>
      </w:r>
    </w:p>
    <w:p w14:paraId="2D65F7DB" w14:textId="77777777" w:rsidR="00E1660A" w:rsidRPr="00653E38" w:rsidRDefault="00E1660A" w:rsidP="002E343D">
      <w:pPr>
        <w:pStyle w:val="Odstavecseseznamem"/>
        <w:numPr>
          <w:ilvl w:val="1"/>
          <w:numId w:val="15"/>
        </w:numPr>
        <w:contextualSpacing w:val="0"/>
        <w:rPr>
          <w:sz w:val="28"/>
          <w:szCs w:val="28"/>
        </w:rPr>
      </w:pPr>
      <w:r w:rsidRPr="00653E38">
        <w:rPr>
          <w:sz w:val="28"/>
          <w:szCs w:val="28"/>
        </w:rPr>
        <w:t xml:space="preserve">Vysvětlení některých způsobů identifikace zboží dvojího užití </w:t>
      </w:r>
    </w:p>
    <w:p w14:paraId="3BE263C7" w14:textId="77777777" w:rsidR="00E1660A" w:rsidRPr="00653E38" w:rsidRDefault="00E1660A" w:rsidP="002E343D">
      <w:pPr>
        <w:pStyle w:val="Odstavecseseznamem"/>
        <w:numPr>
          <w:ilvl w:val="1"/>
          <w:numId w:val="15"/>
        </w:numPr>
        <w:contextualSpacing w:val="0"/>
        <w:rPr>
          <w:sz w:val="28"/>
          <w:szCs w:val="28"/>
        </w:rPr>
      </w:pPr>
      <w:r w:rsidRPr="00653E38">
        <w:rPr>
          <w:sz w:val="28"/>
          <w:szCs w:val="28"/>
        </w:rPr>
        <w:t xml:space="preserve">Práce s otevřenými zdroji: TARIC, EUR-lex, internetové stránky státních orgánů atd.  </w:t>
      </w:r>
    </w:p>
    <w:p w14:paraId="60DA8314" w14:textId="3089B5F9" w:rsidR="004C739D" w:rsidRPr="00653E38" w:rsidRDefault="00E1660A" w:rsidP="00E1660A">
      <w:pPr>
        <w:pStyle w:val="Zkladntextodsazen2"/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653E38">
        <w:rPr>
          <w:sz w:val="28"/>
          <w:szCs w:val="28"/>
        </w:rPr>
        <w:t xml:space="preserve">Dohoda o usnadňování obchodu </w:t>
      </w:r>
    </w:p>
    <w:p w14:paraId="6DF0F1BA" w14:textId="014C5D1B" w:rsidR="00653E38" w:rsidRPr="00653E38" w:rsidRDefault="00653E38" w:rsidP="00E1660A">
      <w:pPr>
        <w:pStyle w:val="Zkladntextodsazen2"/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653E38">
        <w:rPr>
          <w:sz w:val="28"/>
          <w:szCs w:val="28"/>
        </w:rPr>
        <w:t>Komplexní dohoda o hospodářské a obchodní spolupráci mezi Kanadou a EU</w:t>
      </w:r>
    </w:p>
    <w:p w14:paraId="054B1F34" w14:textId="77777777" w:rsidR="0069323C" w:rsidRDefault="0069323C" w:rsidP="00E1660A">
      <w:pPr>
        <w:pStyle w:val="Zkladntextodsazen2"/>
        <w:numPr>
          <w:ilvl w:val="0"/>
          <w:numId w:val="4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Ostatní</w:t>
      </w:r>
    </w:p>
    <w:p w14:paraId="16F1F974" w14:textId="49395D8A" w:rsidR="0069323C" w:rsidRPr="0069323C" w:rsidRDefault="0069323C" w:rsidP="0069323C">
      <w:pPr>
        <w:pStyle w:val="Odstavecseseznamem"/>
        <w:numPr>
          <w:ilvl w:val="2"/>
          <w:numId w:val="15"/>
        </w:numPr>
        <w:ind w:left="1418"/>
        <w:rPr>
          <w:sz w:val="28"/>
          <w:szCs w:val="28"/>
        </w:rPr>
      </w:pPr>
      <w:r w:rsidRPr="0069323C">
        <w:rPr>
          <w:sz w:val="28"/>
          <w:szCs w:val="28"/>
        </w:rPr>
        <w:t>I</w:t>
      </w:r>
      <w:r w:rsidRPr="0069323C">
        <w:rPr>
          <w:sz w:val="28"/>
          <w:szCs w:val="28"/>
        </w:rPr>
        <w:t>nformace k vyžadování potvrzení o bezdlužnosti vůči poskytovatelům všeobecného zdravotního pojištění</w:t>
      </w:r>
    </w:p>
    <w:p w14:paraId="4E206016" w14:textId="2DF8CB68" w:rsidR="00CC030E" w:rsidRPr="00653E38" w:rsidRDefault="0095286E" w:rsidP="00E1660A">
      <w:pPr>
        <w:pStyle w:val="Zkladntextodsazen2"/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653E38">
        <w:rPr>
          <w:sz w:val="28"/>
          <w:szCs w:val="28"/>
        </w:rPr>
        <w:t>Diskuse</w:t>
      </w:r>
    </w:p>
    <w:p w14:paraId="4B131604" w14:textId="77777777" w:rsidR="00416037" w:rsidRPr="00653E38" w:rsidRDefault="00416037" w:rsidP="00E1660A">
      <w:pPr>
        <w:pStyle w:val="Zkladntextodsazen2"/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653E38">
        <w:rPr>
          <w:sz w:val="28"/>
          <w:szCs w:val="28"/>
        </w:rPr>
        <w:t>Závěr</w:t>
      </w:r>
    </w:p>
    <w:p w14:paraId="236F5AB5" w14:textId="35A8CBFA" w:rsidR="00E1660A" w:rsidRDefault="00E1660A" w:rsidP="00E1660A">
      <w:pPr>
        <w:pStyle w:val="Odstavecseseznamem"/>
        <w:contextualSpacing w:val="0"/>
      </w:pPr>
      <w:bookmarkStart w:id="0" w:name="_GoBack"/>
      <w:bookmarkEnd w:id="0"/>
    </w:p>
    <w:p w14:paraId="01F78562" w14:textId="27A5FC41" w:rsidR="00E1660A" w:rsidRDefault="00E1660A" w:rsidP="00E1660A">
      <w:pPr>
        <w:pStyle w:val="Odstavecseseznamem"/>
        <w:contextualSpacing w:val="0"/>
      </w:pPr>
    </w:p>
    <w:p w14:paraId="3640721E" w14:textId="77777777" w:rsidR="00B268B2" w:rsidRPr="00B43A05" w:rsidRDefault="00B268B2" w:rsidP="00FB61BF">
      <w:pPr>
        <w:pStyle w:val="Zkladntextodsazen2"/>
        <w:spacing w:before="60"/>
        <w:ind w:firstLine="0"/>
        <w:rPr>
          <w:szCs w:val="22"/>
        </w:rPr>
      </w:pPr>
    </w:p>
    <w:p w14:paraId="0E1BA385" w14:textId="77777777" w:rsidR="002C3029" w:rsidRDefault="002C3029">
      <w:pPr>
        <w:jc w:val="center"/>
        <w:rPr>
          <w:sz w:val="22"/>
        </w:rPr>
      </w:pPr>
    </w:p>
    <w:sectPr w:rsidR="002C3029" w:rsidSect="00C95F17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68E93" w14:textId="77777777" w:rsidR="00B3624A" w:rsidRDefault="00B3624A">
      <w:r>
        <w:separator/>
      </w:r>
    </w:p>
  </w:endnote>
  <w:endnote w:type="continuationSeparator" w:id="0">
    <w:p w14:paraId="36BEB592" w14:textId="77777777" w:rsidR="00B3624A" w:rsidRDefault="00B3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vinio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EB191" w14:textId="77777777" w:rsidR="007E7087" w:rsidRDefault="007E7087">
    <w:pPr>
      <w:pStyle w:val="Zhlav"/>
      <w:tabs>
        <w:tab w:val="clear" w:pos="4703"/>
        <w:tab w:val="clear" w:pos="9406"/>
      </w:tabs>
      <w:rPr>
        <w:sz w:val="18"/>
      </w:rPr>
    </w:pPr>
    <w:r>
      <w:rPr>
        <w:sz w:val="18"/>
      </w:rPr>
      <w:t>BANKOVNÍ SPOJENÍ</w:t>
    </w:r>
    <w:r>
      <w:rPr>
        <w:sz w:val="18"/>
      </w:rPr>
      <w:tab/>
      <w:t xml:space="preserve">               IČ                                     TELEFON</w:t>
    </w:r>
    <w:r>
      <w:rPr>
        <w:sz w:val="18"/>
      </w:rPr>
      <w:tab/>
      <w:t xml:space="preserve">                      E-MAIL: podatelna</w:t>
    </w:r>
    <w:r>
      <w:rPr>
        <w:sz w:val="18"/>
        <w:lang w:val="de-DE"/>
      </w:rPr>
      <w:t>@</w:t>
    </w:r>
    <w:r>
      <w:rPr>
        <w:sz w:val="18"/>
      </w:rPr>
      <w:t>cs.mfcr.cz           1020011/0710</w:t>
    </w:r>
    <w:r>
      <w:rPr>
        <w:sz w:val="18"/>
      </w:rPr>
      <w:tab/>
      <w:t xml:space="preserve">                               71214011</w:t>
    </w:r>
    <w:r>
      <w:rPr>
        <w:sz w:val="18"/>
      </w:rPr>
      <w:tab/>
      <w:t xml:space="preserve">          26133-1111                        INTERNET: www.cs.mfcr.cz</w:t>
    </w:r>
  </w:p>
  <w:p w14:paraId="765EB754" w14:textId="77777777" w:rsidR="007E7087" w:rsidRDefault="007E7087">
    <w:pPr>
      <w:rPr>
        <w:sz w:val="18"/>
      </w:rPr>
    </w:pPr>
    <w:r>
      <w:rPr>
        <w:sz w:val="18"/>
      </w:rPr>
      <w:t xml:space="preserve">ČNB, Praha 1                                                 </w:t>
    </w:r>
    <w:r>
      <w:rPr>
        <w:sz w:val="18"/>
      </w:rPr>
      <w:tab/>
    </w:r>
    <w:r>
      <w:rPr>
        <w:sz w:val="18"/>
      </w:rPr>
      <w:tab/>
      <w:t xml:space="preserve">         </w:t>
    </w:r>
    <w:r>
      <w:rPr>
        <w:sz w:val="18"/>
      </w:rPr>
      <w:tab/>
    </w:r>
    <w:r>
      <w:rPr>
        <w:sz w:val="18"/>
      </w:rPr>
      <w:tab/>
      <w:t xml:space="preserve">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7FD8B" w14:textId="77777777" w:rsidR="00B3624A" w:rsidRDefault="00B3624A">
      <w:r>
        <w:separator/>
      </w:r>
    </w:p>
  </w:footnote>
  <w:footnote w:type="continuationSeparator" w:id="0">
    <w:p w14:paraId="28742447" w14:textId="77777777" w:rsidR="00B3624A" w:rsidRDefault="00B36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52A5F"/>
    <w:multiLevelType w:val="hybridMultilevel"/>
    <w:tmpl w:val="892E21B6"/>
    <w:lvl w:ilvl="0" w:tplc="0405000F">
      <w:start w:val="2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40FCD"/>
    <w:multiLevelType w:val="hybridMultilevel"/>
    <w:tmpl w:val="ED9ACDB2"/>
    <w:lvl w:ilvl="0" w:tplc="64E4F7E6">
      <w:start w:val="10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234717C0"/>
    <w:multiLevelType w:val="hybridMultilevel"/>
    <w:tmpl w:val="718A5792"/>
    <w:lvl w:ilvl="0" w:tplc="040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  <w:pPr>
        <w:ind w:left="2148" w:hanging="360"/>
      </w:pPr>
      <w:rPr>
        <w:rFonts w:hint="default"/>
      </w:rPr>
    </w:lvl>
    <w:lvl w:ilvl="2" w:tplc="E53020DA">
      <w:start w:val="26"/>
      <w:numFmt w:val="bullet"/>
      <w:lvlText w:val="-"/>
      <w:lvlJc w:val="left"/>
      <w:pPr>
        <w:ind w:left="3048" w:hanging="360"/>
      </w:pPr>
      <w:rPr>
        <w:rFonts w:ascii="Times New Roman" w:eastAsia="Times New Roman" w:hAnsi="Times New Roman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4062E6A"/>
    <w:multiLevelType w:val="hybridMultilevel"/>
    <w:tmpl w:val="E19A4BD0"/>
    <w:lvl w:ilvl="0" w:tplc="F2984950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66485"/>
    <w:multiLevelType w:val="hybridMultilevel"/>
    <w:tmpl w:val="5A443CEE"/>
    <w:lvl w:ilvl="0" w:tplc="AE266D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B">
      <w:start w:val="1"/>
      <w:numFmt w:val="lowerRoman"/>
      <w:lvlText w:val="%2."/>
      <w:lvlJc w:val="right"/>
      <w:pPr>
        <w:tabs>
          <w:tab w:val="num" w:pos="1788"/>
        </w:tabs>
        <w:ind w:left="1788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C9168AD"/>
    <w:multiLevelType w:val="hybridMultilevel"/>
    <w:tmpl w:val="66649248"/>
    <w:lvl w:ilvl="0" w:tplc="D1BCD8B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E536A"/>
    <w:multiLevelType w:val="hybridMultilevel"/>
    <w:tmpl w:val="57DADFA0"/>
    <w:lvl w:ilvl="0" w:tplc="040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D2A22358">
      <w:start w:val="1"/>
      <w:numFmt w:val="lowerRoman"/>
      <w:lvlText w:val="%2."/>
      <w:lvlJc w:val="right"/>
      <w:pPr>
        <w:ind w:left="214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7A27C17"/>
    <w:multiLevelType w:val="hybridMultilevel"/>
    <w:tmpl w:val="D3C6F1DC"/>
    <w:lvl w:ilvl="0" w:tplc="5ADE67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33DC9"/>
    <w:multiLevelType w:val="hybridMultilevel"/>
    <w:tmpl w:val="EB107788"/>
    <w:lvl w:ilvl="0" w:tplc="FECEDC7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445D2"/>
    <w:multiLevelType w:val="hybridMultilevel"/>
    <w:tmpl w:val="BF3AB6B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B6333F"/>
    <w:multiLevelType w:val="hybridMultilevel"/>
    <w:tmpl w:val="786677EC"/>
    <w:lvl w:ilvl="0" w:tplc="C352923C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50BCC"/>
    <w:multiLevelType w:val="hybridMultilevel"/>
    <w:tmpl w:val="5C92E1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0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3"/>
  </w:num>
  <w:num w:numId="11">
    <w:abstractNumId w:val="11"/>
  </w:num>
  <w:num w:numId="12">
    <w:abstractNumId w:val="3"/>
  </w:num>
  <w:num w:numId="13">
    <w:abstractNumId w:val="0"/>
  </w:num>
  <w:num w:numId="14">
    <w:abstractNumId w:val="6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27"/>
    <w:rsid w:val="00002E31"/>
    <w:rsid w:val="00013237"/>
    <w:rsid w:val="0001793D"/>
    <w:rsid w:val="000218D5"/>
    <w:rsid w:val="000329A7"/>
    <w:rsid w:val="000339C1"/>
    <w:rsid w:val="000345D8"/>
    <w:rsid w:val="000349CC"/>
    <w:rsid w:val="0004019F"/>
    <w:rsid w:val="0004058F"/>
    <w:rsid w:val="000644B3"/>
    <w:rsid w:val="00070724"/>
    <w:rsid w:val="000A2C46"/>
    <w:rsid w:val="000C5790"/>
    <w:rsid w:val="000C67B7"/>
    <w:rsid w:val="000C7AE3"/>
    <w:rsid w:val="000E2720"/>
    <w:rsid w:val="000E6686"/>
    <w:rsid w:val="0010507B"/>
    <w:rsid w:val="00106591"/>
    <w:rsid w:val="00106863"/>
    <w:rsid w:val="001135D1"/>
    <w:rsid w:val="00116463"/>
    <w:rsid w:val="00132D38"/>
    <w:rsid w:val="001419C1"/>
    <w:rsid w:val="00152A0A"/>
    <w:rsid w:val="00155692"/>
    <w:rsid w:val="0016122F"/>
    <w:rsid w:val="001707AB"/>
    <w:rsid w:val="0018529C"/>
    <w:rsid w:val="00187400"/>
    <w:rsid w:val="00197F24"/>
    <w:rsid w:val="001A285F"/>
    <w:rsid w:val="001B2484"/>
    <w:rsid w:val="001B2E06"/>
    <w:rsid w:val="001C6F3B"/>
    <w:rsid w:val="001C75EC"/>
    <w:rsid w:val="001C7D16"/>
    <w:rsid w:val="001D64BC"/>
    <w:rsid w:val="001E3A74"/>
    <w:rsid w:val="001E4F50"/>
    <w:rsid w:val="001F3192"/>
    <w:rsid w:val="001F4D48"/>
    <w:rsid w:val="00210E39"/>
    <w:rsid w:val="00227140"/>
    <w:rsid w:val="00232434"/>
    <w:rsid w:val="0024040B"/>
    <w:rsid w:val="00242A84"/>
    <w:rsid w:val="00245106"/>
    <w:rsid w:val="00251330"/>
    <w:rsid w:val="00251851"/>
    <w:rsid w:val="00255B9D"/>
    <w:rsid w:val="0026512B"/>
    <w:rsid w:val="00267597"/>
    <w:rsid w:val="0028109E"/>
    <w:rsid w:val="00283699"/>
    <w:rsid w:val="00285D49"/>
    <w:rsid w:val="0029784D"/>
    <w:rsid w:val="002A7927"/>
    <w:rsid w:val="002B7630"/>
    <w:rsid w:val="002C14A2"/>
    <w:rsid w:val="002C3029"/>
    <w:rsid w:val="002C7926"/>
    <w:rsid w:val="002D02E6"/>
    <w:rsid w:val="002D0B79"/>
    <w:rsid w:val="002D536B"/>
    <w:rsid w:val="002E2C2A"/>
    <w:rsid w:val="002E343D"/>
    <w:rsid w:val="002E767B"/>
    <w:rsid w:val="002F4234"/>
    <w:rsid w:val="002F66C8"/>
    <w:rsid w:val="00303A93"/>
    <w:rsid w:val="00310233"/>
    <w:rsid w:val="00310F8C"/>
    <w:rsid w:val="00313CB2"/>
    <w:rsid w:val="0032404F"/>
    <w:rsid w:val="0032567B"/>
    <w:rsid w:val="00327687"/>
    <w:rsid w:val="00346145"/>
    <w:rsid w:val="00347E58"/>
    <w:rsid w:val="00351521"/>
    <w:rsid w:val="00366408"/>
    <w:rsid w:val="0038786B"/>
    <w:rsid w:val="003947AD"/>
    <w:rsid w:val="0039500D"/>
    <w:rsid w:val="00397294"/>
    <w:rsid w:val="003A2553"/>
    <w:rsid w:val="003A4E62"/>
    <w:rsid w:val="003B1022"/>
    <w:rsid w:val="003B7D0F"/>
    <w:rsid w:val="003C3688"/>
    <w:rsid w:val="003C5BF0"/>
    <w:rsid w:val="003D40F6"/>
    <w:rsid w:val="00405177"/>
    <w:rsid w:val="00416037"/>
    <w:rsid w:val="0042744E"/>
    <w:rsid w:val="00431787"/>
    <w:rsid w:val="004336BC"/>
    <w:rsid w:val="00434D15"/>
    <w:rsid w:val="004358EF"/>
    <w:rsid w:val="00440961"/>
    <w:rsid w:val="004432AF"/>
    <w:rsid w:val="0044561B"/>
    <w:rsid w:val="00446C05"/>
    <w:rsid w:val="00473440"/>
    <w:rsid w:val="00485AA8"/>
    <w:rsid w:val="00490F8E"/>
    <w:rsid w:val="004959E8"/>
    <w:rsid w:val="004A5422"/>
    <w:rsid w:val="004A6E24"/>
    <w:rsid w:val="004B0245"/>
    <w:rsid w:val="004B1087"/>
    <w:rsid w:val="004B22C9"/>
    <w:rsid w:val="004B781F"/>
    <w:rsid w:val="004C03BF"/>
    <w:rsid w:val="004C739D"/>
    <w:rsid w:val="004D155A"/>
    <w:rsid w:val="004D2CFF"/>
    <w:rsid w:val="004F176E"/>
    <w:rsid w:val="004F54B6"/>
    <w:rsid w:val="004F5CED"/>
    <w:rsid w:val="0050344D"/>
    <w:rsid w:val="005257FA"/>
    <w:rsid w:val="00526091"/>
    <w:rsid w:val="00535B52"/>
    <w:rsid w:val="00536A82"/>
    <w:rsid w:val="00554874"/>
    <w:rsid w:val="005629E2"/>
    <w:rsid w:val="00564716"/>
    <w:rsid w:val="00571CBE"/>
    <w:rsid w:val="00576270"/>
    <w:rsid w:val="00583812"/>
    <w:rsid w:val="005850A7"/>
    <w:rsid w:val="00587EDE"/>
    <w:rsid w:val="0059175D"/>
    <w:rsid w:val="00597D8C"/>
    <w:rsid w:val="005B564A"/>
    <w:rsid w:val="005C0BB2"/>
    <w:rsid w:val="005C3395"/>
    <w:rsid w:val="005C33F3"/>
    <w:rsid w:val="005C7057"/>
    <w:rsid w:val="005E1C76"/>
    <w:rsid w:val="005E4D2A"/>
    <w:rsid w:val="005F64BF"/>
    <w:rsid w:val="00603320"/>
    <w:rsid w:val="00615AB5"/>
    <w:rsid w:val="00620284"/>
    <w:rsid w:val="0062739D"/>
    <w:rsid w:val="00646342"/>
    <w:rsid w:val="00653E38"/>
    <w:rsid w:val="00656CB7"/>
    <w:rsid w:val="00657959"/>
    <w:rsid w:val="006741D6"/>
    <w:rsid w:val="006821A1"/>
    <w:rsid w:val="006871C5"/>
    <w:rsid w:val="00687CDD"/>
    <w:rsid w:val="006901FF"/>
    <w:rsid w:val="0069323C"/>
    <w:rsid w:val="006A24FE"/>
    <w:rsid w:val="006A661E"/>
    <w:rsid w:val="006E02E1"/>
    <w:rsid w:val="006F3296"/>
    <w:rsid w:val="00700A31"/>
    <w:rsid w:val="00700B9E"/>
    <w:rsid w:val="007015FF"/>
    <w:rsid w:val="00705420"/>
    <w:rsid w:val="0070573C"/>
    <w:rsid w:val="00715B34"/>
    <w:rsid w:val="00722886"/>
    <w:rsid w:val="0072568C"/>
    <w:rsid w:val="00725C7C"/>
    <w:rsid w:val="00731D5F"/>
    <w:rsid w:val="0075591B"/>
    <w:rsid w:val="00757AEB"/>
    <w:rsid w:val="0076774D"/>
    <w:rsid w:val="00770944"/>
    <w:rsid w:val="00781878"/>
    <w:rsid w:val="007830D2"/>
    <w:rsid w:val="00797CB5"/>
    <w:rsid w:val="007A1694"/>
    <w:rsid w:val="007A2E8E"/>
    <w:rsid w:val="007C061F"/>
    <w:rsid w:val="007E3160"/>
    <w:rsid w:val="007E7087"/>
    <w:rsid w:val="007F002A"/>
    <w:rsid w:val="007F19D4"/>
    <w:rsid w:val="007F5E06"/>
    <w:rsid w:val="00807A70"/>
    <w:rsid w:val="00816692"/>
    <w:rsid w:val="0081713F"/>
    <w:rsid w:val="00825099"/>
    <w:rsid w:val="00833581"/>
    <w:rsid w:val="00842104"/>
    <w:rsid w:val="0084592F"/>
    <w:rsid w:val="008568FF"/>
    <w:rsid w:val="00862CAA"/>
    <w:rsid w:val="00863699"/>
    <w:rsid w:val="008A06E0"/>
    <w:rsid w:val="008E5A3C"/>
    <w:rsid w:val="008E6E99"/>
    <w:rsid w:val="00907ED4"/>
    <w:rsid w:val="009145CE"/>
    <w:rsid w:val="0091539D"/>
    <w:rsid w:val="009163EF"/>
    <w:rsid w:val="00923F30"/>
    <w:rsid w:val="00930434"/>
    <w:rsid w:val="009320C1"/>
    <w:rsid w:val="00932E7B"/>
    <w:rsid w:val="0093699D"/>
    <w:rsid w:val="0094550D"/>
    <w:rsid w:val="00950206"/>
    <w:rsid w:val="00952048"/>
    <w:rsid w:val="0095286E"/>
    <w:rsid w:val="00964763"/>
    <w:rsid w:val="00972EEE"/>
    <w:rsid w:val="0098524C"/>
    <w:rsid w:val="009957B1"/>
    <w:rsid w:val="009A55DC"/>
    <w:rsid w:val="009A6985"/>
    <w:rsid w:val="009A6F3B"/>
    <w:rsid w:val="009C03A8"/>
    <w:rsid w:val="009C346E"/>
    <w:rsid w:val="009D645A"/>
    <w:rsid w:val="009E1180"/>
    <w:rsid w:val="009E43EE"/>
    <w:rsid w:val="009F073E"/>
    <w:rsid w:val="009F2CFA"/>
    <w:rsid w:val="00A01ADC"/>
    <w:rsid w:val="00A15437"/>
    <w:rsid w:val="00A1676F"/>
    <w:rsid w:val="00A206A6"/>
    <w:rsid w:val="00A20C27"/>
    <w:rsid w:val="00A22B23"/>
    <w:rsid w:val="00A24A55"/>
    <w:rsid w:val="00A30C50"/>
    <w:rsid w:val="00A40EE7"/>
    <w:rsid w:val="00A5294A"/>
    <w:rsid w:val="00A52D0A"/>
    <w:rsid w:val="00A53875"/>
    <w:rsid w:val="00A55D28"/>
    <w:rsid w:val="00A64930"/>
    <w:rsid w:val="00A75499"/>
    <w:rsid w:val="00A87749"/>
    <w:rsid w:val="00A9502F"/>
    <w:rsid w:val="00AA14E9"/>
    <w:rsid w:val="00AA3A62"/>
    <w:rsid w:val="00AB381E"/>
    <w:rsid w:val="00AB715E"/>
    <w:rsid w:val="00AC0F33"/>
    <w:rsid w:val="00AC6798"/>
    <w:rsid w:val="00AD5D84"/>
    <w:rsid w:val="00AE28E3"/>
    <w:rsid w:val="00AF64E4"/>
    <w:rsid w:val="00B01E70"/>
    <w:rsid w:val="00B06CC2"/>
    <w:rsid w:val="00B141A7"/>
    <w:rsid w:val="00B268B2"/>
    <w:rsid w:val="00B26A11"/>
    <w:rsid w:val="00B352A1"/>
    <w:rsid w:val="00B3624A"/>
    <w:rsid w:val="00B36A1C"/>
    <w:rsid w:val="00B43A05"/>
    <w:rsid w:val="00B60427"/>
    <w:rsid w:val="00B636EA"/>
    <w:rsid w:val="00B63F31"/>
    <w:rsid w:val="00B64ECA"/>
    <w:rsid w:val="00B70A79"/>
    <w:rsid w:val="00B80448"/>
    <w:rsid w:val="00B87AE0"/>
    <w:rsid w:val="00B9409F"/>
    <w:rsid w:val="00BA22D1"/>
    <w:rsid w:val="00BA58E9"/>
    <w:rsid w:val="00BA61BB"/>
    <w:rsid w:val="00BB0B39"/>
    <w:rsid w:val="00BB20F3"/>
    <w:rsid w:val="00BB2EA0"/>
    <w:rsid w:val="00BB69BA"/>
    <w:rsid w:val="00BD019A"/>
    <w:rsid w:val="00BD31B6"/>
    <w:rsid w:val="00BD43B7"/>
    <w:rsid w:val="00BD6925"/>
    <w:rsid w:val="00BD7749"/>
    <w:rsid w:val="00BE1917"/>
    <w:rsid w:val="00BE25CF"/>
    <w:rsid w:val="00BE467F"/>
    <w:rsid w:val="00BE6036"/>
    <w:rsid w:val="00BF2B58"/>
    <w:rsid w:val="00BF5E9A"/>
    <w:rsid w:val="00BF66C0"/>
    <w:rsid w:val="00BF6F4C"/>
    <w:rsid w:val="00C031D4"/>
    <w:rsid w:val="00C04356"/>
    <w:rsid w:val="00C175B9"/>
    <w:rsid w:val="00C207C3"/>
    <w:rsid w:val="00C302A0"/>
    <w:rsid w:val="00C31C63"/>
    <w:rsid w:val="00C35E16"/>
    <w:rsid w:val="00C45D3C"/>
    <w:rsid w:val="00C52095"/>
    <w:rsid w:val="00C53EBD"/>
    <w:rsid w:val="00C639DC"/>
    <w:rsid w:val="00C670A4"/>
    <w:rsid w:val="00C71238"/>
    <w:rsid w:val="00C71932"/>
    <w:rsid w:val="00C85756"/>
    <w:rsid w:val="00C86F24"/>
    <w:rsid w:val="00C93B90"/>
    <w:rsid w:val="00C95F17"/>
    <w:rsid w:val="00CA09F1"/>
    <w:rsid w:val="00CA7E85"/>
    <w:rsid w:val="00CB33BE"/>
    <w:rsid w:val="00CB765F"/>
    <w:rsid w:val="00CC030E"/>
    <w:rsid w:val="00CE6177"/>
    <w:rsid w:val="00D00817"/>
    <w:rsid w:val="00D160C1"/>
    <w:rsid w:val="00D161C8"/>
    <w:rsid w:val="00D2372B"/>
    <w:rsid w:val="00D27843"/>
    <w:rsid w:val="00D316E4"/>
    <w:rsid w:val="00D54E2F"/>
    <w:rsid w:val="00D60DF4"/>
    <w:rsid w:val="00D647F2"/>
    <w:rsid w:val="00D73FCA"/>
    <w:rsid w:val="00D759C8"/>
    <w:rsid w:val="00D75D1B"/>
    <w:rsid w:val="00D91B79"/>
    <w:rsid w:val="00D9357F"/>
    <w:rsid w:val="00D967BC"/>
    <w:rsid w:val="00DA6A6A"/>
    <w:rsid w:val="00DB1F74"/>
    <w:rsid w:val="00DD5AF1"/>
    <w:rsid w:val="00DD5F72"/>
    <w:rsid w:val="00DE21CC"/>
    <w:rsid w:val="00DE3E5F"/>
    <w:rsid w:val="00DF68AC"/>
    <w:rsid w:val="00E15731"/>
    <w:rsid w:val="00E1660A"/>
    <w:rsid w:val="00E17714"/>
    <w:rsid w:val="00E42F84"/>
    <w:rsid w:val="00E4463B"/>
    <w:rsid w:val="00E55B15"/>
    <w:rsid w:val="00E96A33"/>
    <w:rsid w:val="00EA18D5"/>
    <w:rsid w:val="00EA1B18"/>
    <w:rsid w:val="00EA1E16"/>
    <w:rsid w:val="00EA2104"/>
    <w:rsid w:val="00EA27FD"/>
    <w:rsid w:val="00EA7E09"/>
    <w:rsid w:val="00EB266C"/>
    <w:rsid w:val="00EB4957"/>
    <w:rsid w:val="00EB663A"/>
    <w:rsid w:val="00EE34B4"/>
    <w:rsid w:val="00EE3CBE"/>
    <w:rsid w:val="00EE40AD"/>
    <w:rsid w:val="00EE7FD3"/>
    <w:rsid w:val="00EF467E"/>
    <w:rsid w:val="00F10940"/>
    <w:rsid w:val="00F11BAF"/>
    <w:rsid w:val="00F219F4"/>
    <w:rsid w:val="00F25D68"/>
    <w:rsid w:val="00F47EA4"/>
    <w:rsid w:val="00F513B0"/>
    <w:rsid w:val="00F531F6"/>
    <w:rsid w:val="00F61E29"/>
    <w:rsid w:val="00F705B1"/>
    <w:rsid w:val="00F747E4"/>
    <w:rsid w:val="00F871FC"/>
    <w:rsid w:val="00F92EDF"/>
    <w:rsid w:val="00F938F5"/>
    <w:rsid w:val="00F97A64"/>
    <w:rsid w:val="00FA0AF9"/>
    <w:rsid w:val="00FA6409"/>
    <w:rsid w:val="00FB120A"/>
    <w:rsid w:val="00FB3A2C"/>
    <w:rsid w:val="00FB4CD4"/>
    <w:rsid w:val="00FB61BF"/>
    <w:rsid w:val="00FB6BD6"/>
    <w:rsid w:val="00FB75DD"/>
    <w:rsid w:val="00FD1073"/>
    <w:rsid w:val="00FD5990"/>
    <w:rsid w:val="00FD5B72"/>
    <w:rsid w:val="00FD745D"/>
    <w:rsid w:val="00FF0613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934C9D"/>
  <w15:docId w15:val="{A1822F98-0FF8-4C8F-830F-9050622D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1787"/>
  </w:style>
  <w:style w:type="paragraph" w:styleId="Nadpis1">
    <w:name w:val="heading 1"/>
    <w:basedOn w:val="Normln"/>
    <w:next w:val="Normln"/>
    <w:qFormat/>
    <w:rsid w:val="0043178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rsid w:val="0043178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"/>
    <w:next w:val="Normln"/>
    <w:qFormat/>
    <w:rsid w:val="00431787"/>
    <w:pPr>
      <w:keepNext/>
      <w:spacing w:before="240" w:after="60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rsid w:val="00431787"/>
    <w:pPr>
      <w:keepNext/>
      <w:jc w:val="right"/>
      <w:outlineLvl w:val="3"/>
    </w:pPr>
    <w:rPr>
      <w:bCs/>
      <w:sz w:val="24"/>
    </w:rPr>
  </w:style>
  <w:style w:type="paragraph" w:styleId="Nadpis5">
    <w:name w:val="heading 5"/>
    <w:basedOn w:val="Normln"/>
    <w:next w:val="Normln"/>
    <w:qFormat/>
    <w:rsid w:val="00431787"/>
    <w:pPr>
      <w:keepNext/>
      <w:ind w:left="708" w:hanging="708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431787"/>
    <w:pPr>
      <w:keepNext/>
      <w:outlineLvl w:val="5"/>
    </w:pPr>
    <w:rPr>
      <w:sz w:val="24"/>
    </w:rPr>
  </w:style>
  <w:style w:type="paragraph" w:styleId="Nadpis7">
    <w:name w:val="heading 7"/>
    <w:basedOn w:val="Normln"/>
    <w:next w:val="Normln"/>
    <w:qFormat/>
    <w:rsid w:val="00431787"/>
    <w:pPr>
      <w:keepNext/>
      <w:ind w:firstLine="4536"/>
      <w:outlineLvl w:val="6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akltext1">
    <w:name w:val="zakltext1"/>
    <w:basedOn w:val="Normln"/>
    <w:rsid w:val="004317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567"/>
    </w:pPr>
    <w:rPr>
      <w:rFonts w:ascii="Avinion" w:hAnsi="Avinion"/>
      <w:sz w:val="24"/>
    </w:rPr>
  </w:style>
  <w:style w:type="paragraph" w:customStyle="1" w:styleId="text">
    <w:name w:val="text"/>
    <w:basedOn w:val="Normln"/>
    <w:rsid w:val="00431787"/>
    <w:rPr>
      <w:rFonts w:ascii="Courier New" w:hAnsi="Courier New"/>
      <w:b/>
    </w:rPr>
  </w:style>
  <w:style w:type="paragraph" w:customStyle="1" w:styleId="Export0">
    <w:name w:val="Export 0"/>
    <w:basedOn w:val="Normln"/>
    <w:rsid w:val="004317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864" w:firstLine="682"/>
    </w:pPr>
    <w:rPr>
      <w:rFonts w:ascii="Arial" w:hAnsi="Arial"/>
      <w:b/>
      <w:sz w:val="24"/>
    </w:rPr>
  </w:style>
  <w:style w:type="paragraph" w:styleId="Zhlav">
    <w:name w:val="header"/>
    <w:basedOn w:val="Normln"/>
    <w:rsid w:val="00431787"/>
    <w:pPr>
      <w:tabs>
        <w:tab w:val="center" w:pos="4703"/>
        <w:tab w:val="right" w:pos="9406"/>
      </w:tabs>
    </w:pPr>
  </w:style>
  <w:style w:type="paragraph" w:styleId="Zpat">
    <w:name w:val="footer"/>
    <w:basedOn w:val="Normln"/>
    <w:rsid w:val="00431787"/>
    <w:pPr>
      <w:tabs>
        <w:tab w:val="center" w:pos="4703"/>
        <w:tab w:val="right" w:pos="9406"/>
      </w:tabs>
    </w:pPr>
  </w:style>
  <w:style w:type="paragraph" w:styleId="Zkladntext">
    <w:name w:val="Body Text"/>
    <w:basedOn w:val="Normln"/>
    <w:rsid w:val="00431787"/>
    <w:rPr>
      <w:iCs/>
      <w:caps/>
      <w:sz w:val="16"/>
      <w:szCs w:val="24"/>
    </w:rPr>
  </w:style>
  <w:style w:type="paragraph" w:styleId="Zkladntextodsazen">
    <w:name w:val="Body Text Indent"/>
    <w:basedOn w:val="Normln"/>
    <w:rsid w:val="00431787"/>
    <w:pPr>
      <w:ind w:left="5670" w:hanging="1134"/>
    </w:pPr>
    <w:rPr>
      <w:sz w:val="24"/>
    </w:rPr>
  </w:style>
  <w:style w:type="paragraph" w:styleId="Zkladntext3">
    <w:name w:val="Body Text 3"/>
    <w:basedOn w:val="Normln"/>
    <w:rsid w:val="00431787"/>
    <w:pPr>
      <w:jc w:val="center"/>
    </w:pPr>
    <w:rPr>
      <w:b/>
      <w:sz w:val="24"/>
    </w:rPr>
  </w:style>
  <w:style w:type="paragraph" w:styleId="Zkladntextodsazen2">
    <w:name w:val="Body Text Indent 2"/>
    <w:basedOn w:val="Normln"/>
    <w:rsid w:val="00431787"/>
    <w:pPr>
      <w:ind w:firstLine="708"/>
      <w:jc w:val="both"/>
    </w:pPr>
    <w:rPr>
      <w:sz w:val="22"/>
    </w:rPr>
  </w:style>
  <w:style w:type="character" w:styleId="Siln">
    <w:name w:val="Strong"/>
    <w:basedOn w:val="Standardnpsmoodstavce"/>
    <w:qFormat/>
    <w:rsid w:val="00431787"/>
    <w:rPr>
      <w:b/>
      <w:bCs/>
    </w:rPr>
  </w:style>
  <w:style w:type="paragraph" w:styleId="Textbubliny">
    <w:name w:val="Balloon Text"/>
    <w:basedOn w:val="Normln"/>
    <w:semiHidden/>
    <w:rsid w:val="0043178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431787"/>
    <w:rPr>
      <w:color w:val="0000FF"/>
      <w:u w:val="single"/>
    </w:rPr>
  </w:style>
  <w:style w:type="character" w:styleId="Sledovanodkaz">
    <w:name w:val="FollowedHyperlink"/>
    <w:basedOn w:val="Standardnpsmoodstavce"/>
    <w:rsid w:val="00431787"/>
    <w:rPr>
      <w:color w:val="800080"/>
      <w:u w:val="single"/>
    </w:rPr>
  </w:style>
  <w:style w:type="paragraph" w:styleId="Prosttext">
    <w:name w:val="Plain Text"/>
    <w:basedOn w:val="Normln"/>
    <w:rsid w:val="00AB715E"/>
    <w:rPr>
      <w:rFonts w:ascii="Courier New" w:hAnsi="Courier New" w:cs="Courier New"/>
    </w:rPr>
  </w:style>
  <w:style w:type="character" w:styleId="Odkaznakoment">
    <w:name w:val="annotation reference"/>
    <w:basedOn w:val="Standardnpsmoodstavce"/>
    <w:uiPriority w:val="99"/>
    <w:semiHidden/>
    <w:rsid w:val="009C03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9C03A8"/>
  </w:style>
  <w:style w:type="paragraph" w:styleId="Pedmtkomente">
    <w:name w:val="annotation subject"/>
    <w:basedOn w:val="Textkomente"/>
    <w:next w:val="Textkomente"/>
    <w:semiHidden/>
    <w:rsid w:val="009C03A8"/>
    <w:rPr>
      <w:b/>
      <w:bCs/>
    </w:rPr>
  </w:style>
  <w:style w:type="paragraph" w:styleId="Odstavecseseznamem">
    <w:name w:val="List Paragraph"/>
    <w:basedOn w:val="Normln"/>
    <w:uiPriority w:val="34"/>
    <w:qFormat/>
    <w:rsid w:val="00A53875"/>
    <w:pPr>
      <w:ind w:left="720"/>
      <w:contextualSpacing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16037"/>
  </w:style>
  <w:style w:type="paragraph" w:customStyle="1" w:styleId="Default">
    <w:name w:val="Default"/>
    <w:rsid w:val="000349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mezer">
    <w:name w:val="No Spacing"/>
    <w:basedOn w:val="Normln"/>
    <w:uiPriority w:val="1"/>
    <w:qFormat/>
    <w:rsid w:val="004B22C9"/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03609">
          <w:marLeft w:val="150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03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1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4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u011789\Plocha\SP%20652004%20%20-%20novela\&#353;ablony_dot\sablona_priloha_6_dopis_grc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sablona_priloha_6_dopis_grc</Template>
  <TotalTime>6</TotalTime>
  <Pages>1</Pages>
  <Words>113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Dopis MF-GŘC - šablona Wordu</vt:lpstr>
    </vt:vector>
  </TitlesOfParts>
  <Company>GRC</Company>
  <LinksUpToDate>false</LinksUpToDate>
  <CharactersWithSpaces>784</CharactersWithSpaces>
  <SharedDoc>false</SharedDoc>
  <HLinks>
    <vt:vector size="24" baseType="variant">
      <vt:variant>
        <vt:i4>7667726</vt:i4>
      </vt:variant>
      <vt:variant>
        <vt:i4>9</vt:i4>
      </vt:variant>
      <vt:variant>
        <vt:i4>0</vt:i4>
      </vt:variant>
      <vt:variant>
        <vt:i4>5</vt:i4>
      </vt:variant>
      <vt:variant>
        <vt:lpwstr>mailto:forejt@cs.mfcr.cz</vt:lpwstr>
      </vt:variant>
      <vt:variant>
        <vt:lpwstr/>
      </vt:variant>
      <vt:variant>
        <vt:i4>3014736</vt:i4>
      </vt:variant>
      <vt:variant>
        <vt:i4>6</vt:i4>
      </vt:variant>
      <vt:variant>
        <vt:i4>0</vt:i4>
      </vt:variant>
      <vt:variant>
        <vt:i4>5</vt:i4>
      </vt:variant>
      <vt:variant>
        <vt:lpwstr>mailto:smidl@cs.mfcr.cz</vt:lpwstr>
      </vt:variant>
      <vt:variant>
        <vt:lpwstr/>
      </vt:variant>
      <vt:variant>
        <vt:i4>65591</vt:i4>
      </vt:variant>
      <vt:variant>
        <vt:i4>3</vt:i4>
      </vt:variant>
      <vt:variant>
        <vt:i4>0</vt:i4>
      </vt:variant>
      <vt:variant>
        <vt:i4>5</vt:i4>
      </vt:variant>
      <vt:variant>
        <vt:lpwstr>mailto:m.brazda@cs.mfcr.cz</vt:lpwstr>
      </vt:variant>
      <vt:variant>
        <vt:lpwstr/>
      </vt:variant>
      <vt:variant>
        <vt:i4>4128779</vt:i4>
      </vt:variant>
      <vt:variant>
        <vt:i4>0</vt:i4>
      </vt:variant>
      <vt:variant>
        <vt:i4>0</vt:i4>
      </vt:variant>
      <vt:variant>
        <vt:i4>5</vt:i4>
      </vt:variant>
      <vt:variant>
        <vt:lpwstr>mailto:p.zackova@cs.mfcr.cz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MF-GŘC - šablona Wordu</dc:title>
  <dc:subject/>
  <dc:creator>test</dc:creator>
  <cp:keywords/>
  <dc:description/>
  <cp:lastModifiedBy>Šedivý Michal Ing.</cp:lastModifiedBy>
  <cp:revision>3</cp:revision>
  <cp:lastPrinted>2016-12-15T07:48:00Z</cp:lastPrinted>
  <dcterms:created xsi:type="dcterms:W3CDTF">2017-05-31T08:31:00Z</dcterms:created>
  <dcterms:modified xsi:type="dcterms:W3CDTF">2017-06-05T07:38:00Z</dcterms:modified>
</cp:coreProperties>
</file>